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A870" w14:textId="36BC6749" w:rsidR="00964276" w:rsidRPr="00C41740" w:rsidRDefault="00E97938" w:rsidP="00A72694">
      <w:pPr>
        <w:rPr>
          <w:rFonts w:asciiTheme="minorHAnsi" w:hAnsiTheme="minorHAnsi"/>
          <w:lang w:val="nn-NO"/>
        </w:rPr>
      </w:pPr>
      <w:r>
        <w:rPr>
          <w:rFonts w:asciiTheme="minorHAnsi" w:hAnsiTheme="minorHAnsi"/>
          <w:lang w:val="nn-NO"/>
        </w:rPr>
        <w:t>Solund kommune</w:t>
      </w:r>
    </w:p>
    <w:p w14:paraId="09F030E5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6CA05200" w:rsidR="00D7129D" w:rsidRPr="00C41740" w:rsidRDefault="00D7129D" w:rsidP="00A72694">
      <w:pPr>
        <w:rPr>
          <w:rFonts w:asciiTheme="minorHAnsi" w:hAnsiTheme="minorHAnsi" w:cs="Arial"/>
          <w:lang w:val="nn-NO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06499C2F" w14:textId="65C17D62" w:rsidR="00A72694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B704FD">
        <w:rPr>
          <w:rFonts w:asciiTheme="minorHAnsi" w:hAnsiTheme="minorHAnsi"/>
        </w:rPr>
        <w:t xml:space="preserve"> for</w:t>
      </w:r>
      <w:r w:rsidR="00A72694" w:rsidRPr="00120C6C">
        <w:rPr>
          <w:rFonts w:asciiTheme="minorHAnsi" w:hAnsiTheme="minorHAnsi"/>
        </w:rPr>
        <w:t xml:space="preserve"> </w:t>
      </w:r>
      <w:r w:rsidR="00BA1EBA">
        <w:rPr>
          <w:rFonts w:asciiTheme="minorHAnsi" w:hAnsiTheme="minorHAnsi"/>
        </w:rPr>
        <w:t xml:space="preserve">anskaffelse av </w:t>
      </w:r>
      <w:proofErr w:type="spellStart"/>
      <w:r w:rsidR="00DC4E9C">
        <w:rPr>
          <w:rFonts w:asciiTheme="minorHAnsi" w:hAnsiTheme="minorHAnsi"/>
        </w:rPr>
        <w:t>Utbetring</w:t>
      </w:r>
      <w:proofErr w:type="spellEnd"/>
      <w:r w:rsidR="00DC4E9C">
        <w:rPr>
          <w:rFonts w:asciiTheme="minorHAnsi" w:hAnsiTheme="minorHAnsi"/>
        </w:rPr>
        <w:t xml:space="preserve"> veg</w:t>
      </w:r>
      <w:r w:rsidR="00961F3A" w:rsidRPr="00961F3A">
        <w:rPr>
          <w:rFonts w:asciiTheme="minorHAnsi" w:hAnsiTheme="minorHAnsi"/>
        </w:rPr>
        <w:t xml:space="preserve"> – Klubben Bustadfelt </w:t>
      </w:r>
      <w:r w:rsidR="00E97938" w:rsidRPr="00E97938">
        <w:rPr>
          <w:rFonts w:asciiTheme="minorHAnsi" w:hAnsiTheme="minorHAnsi"/>
        </w:rPr>
        <w:t>– Totalentreprise.</w:t>
      </w:r>
    </w:p>
    <w:p w14:paraId="50F97723" w14:textId="7A252D48" w:rsidR="00A72694" w:rsidRPr="003772A4" w:rsidRDefault="003772A4" w:rsidP="00DA4B25">
      <w:pPr>
        <w:pStyle w:val="Overskrift1"/>
        <w:rPr>
          <w:rFonts w:asciiTheme="minorHAnsi" w:hAnsiTheme="minorHAnsi" w:cstheme="minorHAnsi"/>
          <w:sz w:val="24"/>
          <w:szCs w:val="24"/>
        </w:rPr>
      </w:pPr>
      <w:r w:rsidRPr="003772A4">
        <w:rPr>
          <w:rFonts w:asciiTheme="minorHAnsi" w:hAnsiTheme="minorHAnsi" w:cstheme="minorHAnsi"/>
          <w:sz w:val="24"/>
          <w:szCs w:val="24"/>
        </w:rPr>
        <w:t>Tilbud fra</w:t>
      </w:r>
      <w:r w:rsidR="00AF37FA" w:rsidRPr="003772A4">
        <w:rPr>
          <w:rFonts w:asciiTheme="minorHAnsi" w:hAnsiTheme="minorHAnsi" w:cstheme="minorHAnsi"/>
          <w:sz w:val="24"/>
          <w:szCs w:val="24"/>
        </w:rPr>
        <w:t>:</w:t>
      </w:r>
    </w:p>
    <w:p w14:paraId="0D5C5F2C" w14:textId="77777777" w:rsidR="00A72694" w:rsidRPr="003772A4" w:rsidRDefault="00A72694" w:rsidP="00A72694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582"/>
      </w:tblGrid>
      <w:tr w:rsidR="003772A4" w:rsidRPr="003772A4" w14:paraId="69575E3E" w14:textId="77777777" w:rsidTr="006B5437">
        <w:trPr>
          <w:trHeight w:val="425"/>
        </w:trPr>
        <w:tc>
          <w:tcPr>
            <w:tcW w:w="1630" w:type="dxa"/>
          </w:tcPr>
          <w:p w14:paraId="3070BAB4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7582" w:type="dxa"/>
          </w:tcPr>
          <w:p w14:paraId="6FB762D4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741A98D6" w14:textId="77777777" w:rsidTr="006B5437">
        <w:trPr>
          <w:trHeight w:val="425"/>
        </w:trPr>
        <w:tc>
          <w:tcPr>
            <w:tcW w:w="1630" w:type="dxa"/>
          </w:tcPr>
          <w:p w14:paraId="57C75AD8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Org.nr.:</w:t>
            </w:r>
          </w:p>
        </w:tc>
        <w:tc>
          <w:tcPr>
            <w:tcW w:w="7582" w:type="dxa"/>
          </w:tcPr>
          <w:p w14:paraId="15F50702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5B8F9885" w14:textId="77777777" w:rsidTr="006B5437">
        <w:trPr>
          <w:trHeight w:val="425"/>
        </w:trPr>
        <w:tc>
          <w:tcPr>
            <w:tcW w:w="1630" w:type="dxa"/>
          </w:tcPr>
          <w:p w14:paraId="3B664407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582" w:type="dxa"/>
          </w:tcPr>
          <w:p w14:paraId="5D4C84CD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56497C6F" w14:textId="77777777" w:rsidTr="006B5437">
        <w:trPr>
          <w:trHeight w:val="425"/>
        </w:trPr>
        <w:tc>
          <w:tcPr>
            <w:tcW w:w="1630" w:type="dxa"/>
          </w:tcPr>
          <w:p w14:paraId="2EDAFD4F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582" w:type="dxa"/>
          </w:tcPr>
          <w:p w14:paraId="2234951F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163A8B98" w14:textId="77777777" w:rsidTr="006B5437">
        <w:trPr>
          <w:trHeight w:val="425"/>
        </w:trPr>
        <w:tc>
          <w:tcPr>
            <w:tcW w:w="1630" w:type="dxa"/>
          </w:tcPr>
          <w:p w14:paraId="5C3794AD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Telefonnr.:</w:t>
            </w:r>
          </w:p>
        </w:tc>
        <w:tc>
          <w:tcPr>
            <w:tcW w:w="7582" w:type="dxa"/>
          </w:tcPr>
          <w:p w14:paraId="5B4F8F55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76058143" w14:textId="77777777" w:rsidTr="006B54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A0648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FDD9D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</w:tbl>
    <w:p w14:paraId="4C3CCE24" w14:textId="77777777" w:rsidR="003772A4" w:rsidRPr="003772A4" w:rsidRDefault="003772A4" w:rsidP="003772A4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582"/>
      </w:tblGrid>
      <w:tr w:rsidR="003772A4" w:rsidRPr="003772A4" w14:paraId="65C52493" w14:textId="77777777" w:rsidTr="006B543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D1D02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EBF14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2CA32076" w14:textId="77777777" w:rsidTr="006B543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91216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Telefonnr.: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7CB67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000BFA2B" w14:textId="77777777" w:rsidTr="006B543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25"/>
        </w:trPr>
        <w:tc>
          <w:tcPr>
            <w:tcW w:w="1630" w:type="dxa"/>
          </w:tcPr>
          <w:p w14:paraId="09211408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 xml:space="preserve">Mobiltlf.: </w:t>
            </w:r>
          </w:p>
        </w:tc>
        <w:tc>
          <w:tcPr>
            <w:tcW w:w="7582" w:type="dxa"/>
          </w:tcPr>
          <w:p w14:paraId="550A1D1E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3CB97C08" w14:textId="77777777" w:rsidTr="006B543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8F72B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F2BA1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</w:tbl>
    <w:p w14:paraId="68BF21D7" w14:textId="5D8B830B" w:rsidR="00A72694" w:rsidRPr="003772A4" w:rsidRDefault="00A72694" w:rsidP="00A72694">
      <w:pPr>
        <w:rPr>
          <w:rFonts w:asciiTheme="minorHAnsi" w:hAnsiTheme="minorHAnsi" w:cstheme="minorHAnsi"/>
          <w:b/>
        </w:rPr>
      </w:pPr>
    </w:p>
    <w:p w14:paraId="4C2F1CC1" w14:textId="466EF732" w:rsidR="003772A4" w:rsidRPr="003772A4" w:rsidRDefault="003772A4" w:rsidP="00A72694">
      <w:pPr>
        <w:rPr>
          <w:rFonts w:asciiTheme="minorHAnsi" w:hAnsiTheme="minorHAnsi" w:cstheme="minorHAnsi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8021"/>
      </w:tblGrid>
      <w:tr w:rsidR="003772A4" w:rsidRPr="003772A4" w14:paraId="3F952F16" w14:textId="77777777" w:rsidTr="006B5437">
        <w:tc>
          <w:tcPr>
            <w:tcW w:w="619" w:type="dxa"/>
          </w:tcPr>
          <w:p w14:paraId="7BDE9DCC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Avmerking11"/>
            <w:r w:rsidRPr="003772A4">
              <w:rPr>
                <w:rFonts w:asciiTheme="minorHAnsi" w:hAnsiTheme="minorHAnsi" w:cstheme="minorHAnsi"/>
              </w:rPr>
              <w:instrText xml:space="preserve"> FORMCHECKBOX </w:instrText>
            </w:r>
            <w:r w:rsidRPr="003772A4">
              <w:rPr>
                <w:rFonts w:asciiTheme="minorHAnsi" w:hAnsiTheme="minorHAnsi" w:cstheme="minorHAnsi"/>
              </w:rPr>
            </w:r>
            <w:r w:rsidRPr="003772A4">
              <w:rPr>
                <w:rFonts w:asciiTheme="minorHAnsi" w:hAnsiTheme="minorHAnsi" w:cstheme="minorHAnsi"/>
              </w:rPr>
              <w:fldChar w:fldCharType="separate"/>
            </w:r>
            <w:r w:rsidRPr="003772A4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  <w:tc>
          <w:tcPr>
            <w:tcW w:w="8021" w:type="dxa"/>
          </w:tcPr>
          <w:p w14:paraId="26588390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 xml:space="preserve">Tilbudet er gitt med basis i oppdragsgivers konkurransegrunnlag m/vedlegg, </w:t>
            </w:r>
            <w:r w:rsidRPr="003772A4">
              <w:rPr>
                <w:rFonts w:asciiTheme="minorHAnsi" w:hAnsiTheme="minorHAnsi" w:cstheme="minorHAnsi"/>
                <w:b/>
                <w:bCs/>
                <w:u w:val="single"/>
              </w:rPr>
              <w:t>uten avvik eller endringer</w:t>
            </w:r>
            <w:r w:rsidRPr="003772A4">
              <w:rPr>
                <w:rFonts w:asciiTheme="minorHAnsi" w:hAnsiTheme="minorHAnsi" w:cstheme="minorHAnsi"/>
              </w:rPr>
              <w:t xml:space="preserve"> fra vår side.</w:t>
            </w:r>
          </w:p>
          <w:p w14:paraId="2CBBE6E2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</w:p>
        </w:tc>
      </w:tr>
      <w:tr w:rsidR="003772A4" w:rsidRPr="003772A4" w14:paraId="36735377" w14:textId="77777777" w:rsidTr="006B5437">
        <w:tc>
          <w:tcPr>
            <w:tcW w:w="619" w:type="dxa"/>
          </w:tcPr>
          <w:p w14:paraId="593C47AA" w14:textId="77777777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72A4">
              <w:rPr>
                <w:rFonts w:asciiTheme="minorHAnsi" w:hAnsiTheme="minorHAnsi" w:cstheme="minorHAnsi"/>
              </w:rPr>
              <w:instrText xml:space="preserve"> FORMCHECKBOX </w:instrText>
            </w:r>
            <w:r w:rsidRPr="003772A4">
              <w:rPr>
                <w:rFonts w:asciiTheme="minorHAnsi" w:hAnsiTheme="minorHAnsi" w:cstheme="minorHAnsi"/>
              </w:rPr>
            </w:r>
            <w:r w:rsidRPr="003772A4">
              <w:rPr>
                <w:rFonts w:asciiTheme="minorHAnsi" w:hAnsiTheme="minorHAnsi" w:cstheme="minorHAnsi"/>
              </w:rPr>
              <w:fldChar w:fldCharType="separate"/>
            </w:r>
            <w:r w:rsidRPr="003772A4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021" w:type="dxa"/>
          </w:tcPr>
          <w:p w14:paraId="78963B71" w14:textId="61A7D798" w:rsidR="003772A4" w:rsidRPr="003772A4" w:rsidRDefault="003772A4" w:rsidP="006B5437">
            <w:pPr>
              <w:rPr>
                <w:rFonts w:asciiTheme="minorHAnsi" w:hAnsiTheme="minorHAnsi" w:cstheme="minorHAnsi"/>
              </w:rPr>
            </w:pPr>
            <w:r w:rsidRPr="003772A4">
              <w:rPr>
                <w:rFonts w:asciiTheme="minorHAnsi" w:hAnsiTheme="minorHAnsi" w:cstheme="minorHAnsi"/>
              </w:rPr>
              <w:t xml:space="preserve">Tilbudet er gitt med basis i oppdragsgivers konkurransegrunnlag m/vedlegg, men med avvik eller endringer fra vår side. </w:t>
            </w:r>
            <w:r w:rsidRPr="003772A4">
              <w:rPr>
                <w:rFonts w:asciiTheme="minorHAnsi" w:hAnsiTheme="minorHAnsi" w:cstheme="minorHAnsi"/>
                <w:b/>
                <w:bCs/>
                <w:u w:val="single"/>
              </w:rPr>
              <w:t xml:space="preserve">Disse fremgår i sin helhet i vedlegg </w:t>
            </w:r>
            <w:r>
              <w:rPr>
                <w:rFonts w:asciiTheme="minorHAnsi" w:hAnsiTheme="minorHAnsi" w:cstheme="minorHAnsi"/>
                <w:b/>
                <w:bCs/>
                <w:u w:val="single"/>
              </w:rPr>
              <w:t>4</w:t>
            </w:r>
            <w:r w:rsidRPr="003772A4">
              <w:rPr>
                <w:rFonts w:asciiTheme="minorHAnsi" w:hAnsiTheme="minorHAnsi" w:cstheme="minorHAnsi"/>
                <w:b/>
                <w:bCs/>
                <w:u w:val="single"/>
              </w:rPr>
              <w:t>.</w:t>
            </w:r>
          </w:p>
        </w:tc>
      </w:tr>
    </w:tbl>
    <w:p w14:paraId="2A0E2643" w14:textId="77777777" w:rsidR="003772A4" w:rsidRDefault="003772A4" w:rsidP="00A72694">
      <w:pPr>
        <w:rPr>
          <w:rFonts w:asciiTheme="minorHAnsi" w:hAnsiTheme="minorHAnsi"/>
          <w:b/>
        </w:rPr>
      </w:pPr>
    </w:p>
    <w:p w14:paraId="2D5CBAE7" w14:textId="6EF8D28D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Det bekreftes at tilbudet vedstås frem til vedståelsesfristens utløp som oppgitt i konkurransegrunnlaget, evt. frem til kontraktssignering dersom det skjer før.</w:t>
      </w: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365F142E" w14:textId="4CFDCB46" w:rsidR="00C518FD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  <w:r w:rsidR="003772A4">
        <w:rPr>
          <w:rFonts w:asciiTheme="minorHAnsi" w:hAnsiTheme="minorHAnsi"/>
          <w:highlight w:val="yellow"/>
        </w:rPr>
        <w:t xml:space="preserve">  </w:t>
      </w:r>
      <w:r w:rsidR="00E902AA"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="00E902AA" w:rsidRPr="00E902AA">
        <w:rPr>
          <w:rFonts w:asciiTheme="minorHAnsi" w:hAnsiTheme="minorHAnsi"/>
          <w:i/>
          <w:iCs/>
          <w:highlight w:val="yellow"/>
        </w:rPr>
        <w:t>]</w:t>
      </w:r>
    </w:p>
    <w:sectPr w:rsidR="00C518FD" w:rsidRPr="00120C6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90298" w14:textId="77777777" w:rsidR="0012564F" w:rsidRDefault="0012564F" w:rsidP="00D7129D">
      <w:r>
        <w:separator/>
      </w:r>
    </w:p>
  </w:endnote>
  <w:endnote w:type="continuationSeparator" w:id="0">
    <w:p w14:paraId="73F1B562" w14:textId="77777777" w:rsidR="0012564F" w:rsidRDefault="0012564F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A054" w14:textId="77777777" w:rsidR="0012564F" w:rsidRDefault="0012564F" w:rsidP="00D7129D">
      <w:r>
        <w:separator/>
      </w:r>
    </w:p>
  </w:footnote>
  <w:footnote w:type="continuationSeparator" w:id="0">
    <w:p w14:paraId="4A1EC7E4" w14:textId="77777777" w:rsidR="0012564F" w:rsidRDefault="0012564F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708B036A" w:rsidR="00E01E9D" w:rsidRDefault="00E97938" w:rsidP="00E97938">
    <w:pPr>
      <w:pStyle w:val="Toppteks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752" behindDoc="1" locked="0" layoutInCell="1" allowOverlap="1" wp14:anchorId="404FBD7D" wp14:editId="1136C2D0">
          <wp:simplePos x="0" y="0"/>
          <wp:positionH relativeFrom="margin">
            <wp:posOffset>5526156</wp:posOffset>
          </wp:positionH>
          <wp:positionV relativeFrom="paragraph">
            <wp:posOffset>-119850</wp:posOffset>
          </wp:positionV>
          <wp:extent cx="421005" cy="536575"/>
          <wp:effectExtent l="0" t="0" r="0" b="0"/>
          <wp:wrapTight wrapText="bothSides">
            <wp:wrapPolygon edited="0">
              <wp:start x="1955" y="0"/>
              <wp:lineTo x="1955" y="3067"/>
              <wp:lineTo x="8796" y="12270"/>
              <wp:lineTo x="0" y="13804"/>
              <wp:lineTo x="0" y="20705"/>
              <wp:lineTo x="20525" y="20705"/>
              <wp:lineTo x="20525" y="13804"/>
              <wp:lineTo x="12706" y="12270"/>
              <wp:lineTo x="18570" y="2301"/>
              <wp:lineTo x="18570" y="0"/>
              <wp:lineTo x="1955" y="0"/>
            </wp:wrapPolygon>
          </wp:wrapTight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E9D" w:rsidRPr="00EF3E57">
      <w:rPr>
        <w:rFonts w:asciiTheme="minorHAnsi" w:hAnsiTheme="minorHAnsi" w:cstheme="minorHAnsi"/>
      </w:rPr>
      <w:t xml:space="preserve">Vedlegg </w:t>
    </w:r>
    <w:r w:rsidR="00F91A3F">
      <w:rPr>
        <w:rFonts w:asciiTheme="minorHAnsi" w:hAnsiTheme="minorHAnsi" w:cstheme="minorHAnsi"/>
      </w:rPr>
      <w:t>2</w:t>
    </w:r>
  </w:p>
  <w:p w14:paraId="7772252D" w14:textId="77777777" w:rsidR="00F91A3F" w:rsidRPr="00EF3E57" w:rsidRDefault="00F91A3F" w:rsidP="00E97938">
    <w:pPr>
      <w:pStyle w:val="Toppteks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044655F"/>
    <w:multiLevelType w:val="hybridMultilevel"/>
    <w:tmpl w:val="69348FA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07DB4"/>
    <w:multiLevelType w:val="hybridMultilevel"/>
    <w:tmpl w:val="299EFF0A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46274"/>
    <w:multiLevelType w:val="hybridMultilevel"/>
    <w:tmpl w:val="16EC9A7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46587">
    <w:abstractNumId w:val="0"/>
  </w:num>
  <w:num w:numId="2" w16cid:durableId="2071417288">
    <w:abstractNumId w:val="2"/>
  </w:num>
  <w:num w:numId="3" w16cid:durableId="1831754341">
    <w:abstractNumId w:val="4"/>
  </w:num>
  <w:num w:numId="4" w16cid:durableId="104623057">
    <w:abstractNumId w:val="5"/>
  </w:num>
  <w:num w:numId="5" w16cid:durableId="329988537">
    <w:abstractNumId w:val="3"/>
  </w:num>
  <w:num w:numId="6" w16cid:durableId="115293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CEA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B29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19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135"/>
    <w:rsid w:val="000E32ED"/>
    <w:rsid w:val="000E58CE"/>
    <w:rsid w:val="000E5D47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141B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64F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66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7C2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083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3B80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772A4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A8D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616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FDA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6D4A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062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214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3BF3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2F8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0998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07E54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1F3A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A6FC7"/>
    <w:rsid w:val="00AB0610"/>
    <w:rsid w:val="00AB1E32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09D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4FD"/>
    <w:rsid w:val="00B70A45"/>
    <w:rsid w:val="00B726DD"/>
    <w:rsid w:val="00B72A90"/>
    <w:rsid w:val="00B73385"/>
    <w:rsid w:val="00B741C5"/>
    <w:rsid w:val="00B75177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1EBA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577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3152"/>
    <w:rsid w:val="00C34A86"/>
    <w:rsid w:val="00C34B75"/>
    <w:rsid w:val="00C35E6B"/>
    <w:rsid w:val="00C36F22"/>
    <w:rsid w:val="00C41740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BA4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5A39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E7B9B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2E1D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65C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B25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359"/>
    <w:rsid w:val="00DC4998"/>
    <w:rsid w:val="00DC4E9C"/>
    <w:rsid w:val="00DC5915"/>
    <w:rsid w:val="00DC5C6A"/>
    <w:rsid w:val="00DC5F22"/>
    <w:rsid w:val="00DC789C"/>
    <w:rsid w:val="00DC7C32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31B"/>
    <w:rsid w:val="00E2162B"/>
    <w:rsid w:val="00E22075"/>
    <w:rsid w:val="00E2239A"/>
    <w:rsid w:val="00E22F58"/>
    <w:rsid w:val="00E234F2"/>
    <w:rsid w:val="00E239CD"/>
    <w:rsid w:val="00E24C54"/>
    <w:rsid w:val="00E26222"/>
    <w:rsid w:val="00E26CB4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37FD7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97938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1E88"/>
    <w:rsid w:val="00EC2682"/>
    <w:rsid w:val="00EC4B22"/>
    <w:rsid w:val="00EC4C62"/>
    <w:rsid w:val="00EC7270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3E57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3F91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20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A3F"/>
    <w:rsid w:val="00F91D15"/>
    <w:rsid w:val="00F92E78"/>
    <w:rsid w:val="00F93C6D"/>
    <w:rsid w:val="00F942E3"/>
    <w:rsid w:val="00F951D7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460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3251D7A0"/>
    <w:rsid w:val="4F82A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E50197D1-141E-4DFC-8B97-E74800CD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CB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30AF142B0484DA97757BE58C6F9E0" ma:contentTypeVersion="9" ma:contentTypeDescription="Opprett et nytt dokument." ma:contentTypeScope="" ma:versionID="c981d4dbd4bf495d6470f3dd1531dcf3">
  <xsd:schema xmlns:xsd="http://www.w3.org/2001/XMLSchema" xmlns:xs="http://www.w3.org/2001/XMLSchema" xmlns:p="http://schemas.microsoft.com/office/2006/metadata/properties" xmlns:ns2="06405729-1612-4582-b405-25863906f330" xmlns:ns3="13d77a99-c41a-441a-b7c1-783fb8a915fd" targetNamespace="http://schemas.microsoft.com/office/2006/metadata/properties" ma:root="true" ma:fieldsID="469cb7641ac57ae7c810c5b1c14624c3" ns2:_="" ns3:_="">
    <xsd:import namespace="06405729-1612-4582-b405-25863906f330"/>
    <xsd:import namespace="13d77a99-c41a-441a-b7c1-783fb8a915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05729-1612-4582-b405-25863906f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77a99-c41a-441a-b7c1-783fb8a915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d6b14a-7c1d-4721-ab25-c34a9263b5ee}" ma:internalName="TaxCatchAll" ma:showField="CatchAllData" ma:web="13d77a99-c41a-441a-b7c1-783fb8a915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405729-1612-4582-b405-25863906f330">
      <Terms xmlns="http://schemas.microsoft.com/office/infopath/2007/PartnerControls"/>
    </lcf76f155ced4ddcb4097134ff3c332f>
    <TaxCatchAll xmlns="13d77a99-c41a-441a-b7c1-783fb8a915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5E804-3696-4562-9ECC-FCC08F94E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05729-1612-4582-b405-25863906f330"/>
    <ds:schemaRef ds:uri="13d77a99-c41a-441a-b7c1-783fb8a91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721F73-937E-4F66-90EF-A3D0676F4A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31C59B-6E4F-4CC9-BDC6-F28CC698AED4}">
  <ds:schemaRefs>
    <ds:schemaRef ds:uri="http://schemas.microsoft.com/office/2006/metadata/properties"/>
    <ds:schemaRef ds:uri="http://schemas.microsoft.com/office/infopath/2007/PartnerControls"/>
    <ds:schemaRef ds:uri="06405729-1612-4582-b405-25863906f330"/>
    <ds:schemaRef ds:uri="13d77a99-c41a-441a-b7c1-783fb8a915fd"/>
  </ds:schemaRefs>
</ds:datastoreItem>
</file>

<file path=customXml/itemProps4.xml><?xml version="1.0" encoding="utf-8"?>
<ds:datastoreItem xmlns:ds="http://schemas.openxmlformats.org/officeDocument/2006/customXml" ds:itemID="{0A81BA2C-0561-4A8A-97C0-4F38BA1554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9</TotalTime>
  <Pages>1</Pages>
  <Words>166</Words>
  <Characters>881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haakon langvad</dc:creator>
  <cp:lastModifiedBy>Håkon Sæhle Langvad</cp:lastModifiedBy>
  <cp:revision>37</cp:revision>
  <cp:lastPrinted>2024-05-29T14:10:00Z</cp:lastPrinted>
  <dcterms:created xsi:type="dcterms:W3CDTF">2015-08-04T11:52:00Z</dcterms:created>
  <dcterms:modified xsi:type="dcterms:W3CDTF">2026-08-03T18:41:00Z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0x01010048230AF142B0484DA97757BE58C6F9E0</vt:lpwstr>
  </property>
</Properties>
</file>